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2DC" w:rsidRDefault="002D52DC" w:rsidP="002D52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HOLTE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D52DC" w:rsidRDefault="002D52DC" w:rsidP="002D52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Canterbury. Yeoman.</w:t>
      </w:r>
    </w:p>
    <w:p w:rsidR="002D52DC" w:rsidRDefault="002D52DC" w:rsidP="002D52DC">
      <w:pPr>
        <w:rPr>
          <w:rFonts w:ascii="Times New Roman" w:hAnsi="Times New Roman" w:cs="Times New Roman"/>
        </w:rPr>
      </w:pPr>
    </w:p>
    <w:p w:rsidR="002D52DC" w:rsidRDefault="002D52DC" w:rsidP="002D52DC">
      <w:pPr>
        <w:rPr>
          <w:rFonts w:ascii="Times New Roman" w:hAnsi="Times New Roman" w:cs="Times New Roman"/>
        </w:rPr>
      </w:pPr>
    </w:p>
    <w:p w:rsidR="002D52DC" w:rsidRDefault="002D52DC" w:rsidP="002D52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Haute(q.v.) brought a plaint of debt against him, Richard</w:t>
      </w:r>
    </w:p>
    <w:p w:rsidR="002D52DC" w:rsidRDefault="002D52DC" w:rsidP="002D52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Cristian of </w:t>
      </w:r>
      <w:proofErr w:type="spellStart"/>
      <w:r>
        <w:rPr>
          <w:rFonts w:ascii="Times New Roman" w:hAnsi="Times New Roman" w:cs="Times New Roman"/>
        </w:rPr>
        <w:t>Bekesbourne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Julle</w:t>
      </w:r>
      <w:proofErr w:type="spellEnd"/>
      <w:r>
        <w:rPr>
          <w:rFonts w:ascii="Times New Roman" w:hAnsi="Times New Roman" w:cs="Times New Roman"/>
        </w:rPr>
        <w:t xml:space="preserve"> of Barham(q.v.) and Richard</w:t>
      </w:r>
    </w:p>
    <w:p w:rsidR="002D52DC" w:rsidRDefault="002D52DC" w:rsidP="002D52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Kingston(q.v.).</w:t>
      </w:r>
    </w:p>
    <w:p w:rsidR="002D52DC" w:rsidRDefault="002D52DC" w:rsidP="002D52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2D52DC" w:rsidRDefault="002D52DC" w:rsidP="002D52DC">
      <w:pPr>
        <w:rPr>
          <w:rFonts w:ascii="Times New Roman" w:hAnsi="Times New Roman" w:cs="Times New Roman"/>
        </w:rPr>
      </w:pPr>
    </w:p>
    <w:p w:rsidR="002D52DC" w:rsidRDefault="002D52DC" w:rsidP="002D52DC">
      <w:pPr>
        <w:rPr>
          <w:rFonts w:ascii="Times New Roman" w:hAnsi="Times New Roman" w:cs="Times New Roman"/>
        </w:rPr>
      </w:pPr>
    </w:p>
    <w:p w:rsidR="002D52DC" w:rsidRDefault="002D52DC" w:rsidP="002D52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January 2018</w:t>
      </w:r>
    </w:p>
    <w:p w:rsidR="006B2F86" w:rsidRPr="00E71FC3" w:rsidRDefault="002D52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2DC" w:rsidRDefault="002D52DC" w:rsidP="00E71FC3">
      <w:r>
        <w:separator/>
      </w:r>
    </w:p>
  </w:endnote>
  <w:endnote w:type="continuationSeparator" w:id="0">
    <w:p w:rsidR="002D52DC" w:rsidRDefault="002D52D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2DC" w:rsidRDefault="002D52DC" w:rsidP="00E71FC3">
      <w:r>
        <w:separator/>
      </w:r>
    </w:p>
  </w:footnote>
  <w:footnote w:type="continuationSeparator" w:id="0">
    <w:p w:rsidR="002D52DC" w:rsidRDefault="002D52D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2DC"/>
    <w:rsid w:val="001A7C09"/>
    <w:rsid w:val="002D52D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EAF77C-C25D-4D8F-B9FB-6C0FE27F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2D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2018-01-12T20:28:00Z</dcterms:created>
  <dcterms:modified xsi:type="dcterms:W3CDTF">2018-01-12T20:29:00Z</dcterms:modified>
</cp:coreProperties>
</file>